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3D081" w14:textId="77777777" w:rsidR="00666ABD" w:rsidRDefault="00666ABD" w:rsidP="00BB5C4F">
      <w:r>
        <w:separator/>
      </w:r>
    </w:p>
  </w:endnote>
  <w:endnote w:type="continuationSeparator" w:id="0">
    <w:p w14:paraId="4F8FF537" w14:textId="77777777" w:rsidR="00666ABD" w:rsidRDefault="00666ABD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F5141" w14:textId="77777777" w:rsidR="005D66BC" w:rsidRDefault="005D66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6CF33" w14:textId="77777777" w:rsidR="00666ABD" w:rsidRDefault="00666ABD" w:rsidP="00BB5C4F">
      <w:r>
        <w:separator/>
      </w:r>
    </w:p>
  </w:footnote>
  <w:footnote w:type="continuationSeparator" w:id="0">
    <w:p w14:paraId="689FD348" w14:textId="77777777" w:rsidR="00666ABD" w:rsidRDefault="00666ABD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E54" w14:textId="77777777" w:rsidR="005D66BC" w:rsidRDefault="005D66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3371C" w14:textId="77777777" w:rsidR="005D66BC" w:rsidRDefault="005D66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7C9CC" w14:textId="77777777" w:rsidR="005D66BC" w:rsidRDefault="005D66BC" w:rsidP="005D66BC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VRTEC VRHNIKA</w:t>
    </w:r>
  </w:p>
  <w:p w14:paraId="71556003" w14:textId="77777777" w:rsidR="005D66BC" w:rsidRDefault="005D66BC" w:rsidP="005D66BC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Tržaška cesta 2a</w:t>
    </w:r>
  </w:p>
  <w:p w14:paraId="4B5F8B70" w14:textId="7351492D" w:rsidR="006B67EC" w:rsidRPr="00D532AD" w:rsidRDefault="005D66BC" w:rsidP="005D66BC">
    <w:pPr>
      <w:pStyle w:val="Header"/>
      <w:jc w:val="center"/>
    </w:pPr>
    <w:r>
      <w:rPr>
        <w:rFonts w:ascii="Calibri" w:hAnsi="Calibri" w:cs="Calibri"/>
        <w:color w:val="006A8E"/>
        <w:sz w:val="24"/>
      </w:rPr>
      <w:t>1360 Vrhnika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B5C4F"/>
    <w:rsid w:val="00BB60C3"/>
    <w:rsid w:val="00BE2DAB"/>
    <w:rsid w:val="00C71C7C"/>
    <w:rsid w:val="00C81B9A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81</Words>
  <Characters>486</Characters>
  <Application>Microsoft Office Word</Application>
  <DocSecurity>0</DocSecurity>
  <Lines>12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2022-10-19T08:40:00Z</dcterms:created>
  <dcterms:modified xsi:type="dcterms:W3CDTF">2023-03-03T09:51:00Z</dcterms:modified>
  <cp:contentStatus/>
</cp:coreProperties>
</file>